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B278E2" w:rsidRPr="00FA6F12" w:rsidRDefault="00B278E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  </w:t>
      </w:r>
      <w:r w:rsidR="00721B29">
        <w:rPr>
          <w:rFonts w:ascii="Times New Roman" w:hAnsi="Times New Roman"/>
          <w:sz w:val="28"/>
        </w:rPr>
        <w:t xml:space="preserve">             </w:t>
      </w:r>
      <w:r w:rsidR="00FA6F12" w:rsidRPr="00FA6F12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1</w:t>
      </w:r>
      <w:r w:rsidR="00503049">
        <w:rPr>
          <w:rFonts w:ascii="Times New Roman" w:hAnsi="Times New Roman"/>
          <w:sz w:val="28"/>
        </w:rPr>
        <w:t>6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2597B" w:rsidRDefault="0052597B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2597B" w:rsidRPr="00FA6F12" w:rsidRDefault="0052597B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A21316" w:rsidRPr="00A21316" w:rsidRDefault="00A21316" w:rsidP="0052597B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52597B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885" w:rsidRDefault="009F2885">
      <w:r>
        <w:separator/>
      </w:r>
    </w:p>
  </w:endnote>
  <w:endnote w:type="continuationSeparator" w:id="0">
    <w:p w:rsidR="009F2885" w:rsidRDefault="009F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3E" w:rsidRDefault="0046763E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763E" w:rsidRDefault="0046763E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885" w:rsidRDefault="009F2885">
      <w:r>
        <w:separator/>
      </w:r>
    </w:p>
  </w:footnote>
  <w:footnote w:type="continuationSeparator" w:id="0">
    <w:p w:rsidR="009F2885" w:rsidRDefault="009F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3E" w:rsidRDefault="0046763E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763E" w:rsidRDefault="004676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575A8"/>
    <w:rsid w:val="00364575"/>
    <w:rsid w:val="00370983"/>
    <w:rsid w:val="003717F0"/>
    <w:rsid w:val="00377B73"/>
    <w:rsid w:val="0038099F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6763E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E3073"/>
    <w:rsid w:val="004E5A1F"/>
    <w:rsid w:val="004E7EF4"/>
    <w:rsid w:val="004F62C3"/>
    <w:rsid w:val="004F7E3B"/>
    <w:rsid w:val="00501683"/>
    <w:rsid w:val="00503049"/>
    <w:rsid w:val="0050778A"/>
    <w:rsid w:val="00515E32"/>
    <w:rsid w:val="00515F11"/>
    <w:rsid w:val="005237F3"/>
    <w:rsid w:val="0052597B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4E55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5531"/>
    <w:rsid w:val="00720C31"/>
    <w:rsid w:val="00721B29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384D"/>
    <w:rsid w:val="009B3DE0"/>
    <w:rsid w:val="009C07B3"/>
    <w:rsid w:val="009C4895"/>
    <w:rsid w:val="009D03F0"/>
    <w:rsid w:val="009E725F"/>
    <w:rsid w:val="009F0C70"/>
    <w:rsid w:val="009F201C"/>
    <w:rsid w:val="009F2885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B000F9"/>
    <w:rsid w:val="00B025E9"/>
    <w:rsid w:val="00B1595C"/>
    <w:rsid w:val="00B2029A"/>
    <w:rsid w:val="00B2143A"/>
    <w:rsid w:val="00B22765"/>
    <w:rsid w:val="00B278E2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1C79"/>
    <w:rsid w:val="00BC46FA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2926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55A2D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1DE8B-BAD3-419B-AA64-0E967C94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642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42</cp:revision>
  <cp:lastPrinted>2019-05-22T12:27:00Z</cp:lastPrinted>
  <dcterms:created xsi:type="dcterms:W3CDTF">2019-03-25T11:41:00Z</dcterms:created>
  <dcterms:modified xsi:type="dcterms:W3CDTF">2019-06-13T08:09:00Z</dcterms:modified>
</cp:coreProperties>
</file>